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B8A" w:rsidRDefault="00E064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KYNSTONE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d.1417)</w:t>
      </w:r>
    </w:p>
    <w:p w:rsidR="00E064F7" w:rsidRDefault="00E064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Bromfield, Shropshire.</w:t>
      </w:r>
    </w:p>
    <w:p w:rsidR="00E064F7" w:rsidRDefault="00E064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64F7" w:rsidRDefault="00E064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7A55" w:rsidRPr="008A7A55" w:rsidRDefault="008A7A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 w:rsidRPr="008A7A55">
        <w:rPr>
          <w:rFonts w:ascii="Times New Roman" w:hAnsi="Times New Roman" w:cs="Times New Roman"/>
          <w:sz w:val="24"/>
          <w:szCs w:val="24"/>
        </w:rPr>
        <w:t>1415</w:t>
      </w:r>
      <w:r w:rsidRPr="008A7A55">
        <w:rPr>
          <w:rFonts w:ascii="Times New Roman" w:hAnsi="Times New Roman" w:cs="Times New Roman"/>
          <w:sz w:val="24"/>
          <w:szCs w:val="24"/>
        </w:rPr>
        <w:tab/>
        <w:t>He became Vicar.  (from the church guidebook).</w:t>
      </w:r>
    </w:p>
    <w:p w:rsidR="00E064F7" w:rsidRDefault="00E064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May1417</w:t>
      </w:r>
      <w:r>
        <w:rPr>
          <w:rFonts w:ascii="Times New Roman" w:hAnsi="Times New Roman" w:cs="Times New Roman"/>
          <w:sz w:val="24"/>
          <w:szCs w:val="24"/>
        </w:rPr>
        <w:tab/>
        <w:t>He was dead by this date.</w:t>
      </w:r>
    </w:p>
    <w:p w:rsidR="00E064F7" w:rsidRDefault="00E064F7" w:rsidP="00E064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Hereford, 1417-20, p.118)</w:t>
      </w:r>
    </w:p>
    <w:p w:rsidR="00E064F7" w:rsidRDefault="00E064F7" w:rsidP="00E064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64F7" w:rsidRDefault="00E064F7" w:rsidP="00E064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64F7" w:rsidRDefault="00E064F7" w:rsidP="00E064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December 2015</w:t>
      </w:r>
    </w:p>
    <w:p w:rsidR="008A7A55" w:rsidRPr="00E064F7" w:rsidRDefault="008A7A55" w:rsidP="00E064F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25 September 2017</w:t>
      </w:r>
      <w:bookmarkStart w:id="0" w:name="_GoBack"/>
      <w:bookmarkEnd w:id="0"/>
    </w:p>
    <w:sectPr w:rsidR="008A7A55" w:rsidRPr="00E064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4F7" w:rsidRDefault="00E064F7" w:rsidP="00564E3C">
      <w:pPr>
        <w:spacing w:after="0" w:line="240" w:lineRule="auto"/>
      </w:pPr>
      <w:r>
        <w:separator/>
      </w:r>
    </w:p>
  </w:endnote>
  <w:endnote w:type="continuationSeparator" w:id="0">
    <w:p w:rsidR="00E064F7" w:rsidRDefault="00E064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7A55">
      <w:rPr>
        <w:rFonts w:ascii="Times New Roman" w:hAnsi="Times New Roman" w:cs="Times New Roman"/>
        <w:noProof/>
        <w:sz w:val="24"/>
        <w:szCs w:val="24"/>
      </w:rPr>
      <w:t>25 September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4F7" w:rsidRDefault="00E064F7" w:rsidP="00564E3C">
      <w:pPr>
        <w:spacing w:after="0" w:line="240" w:lineRule="auto"/>
      </w:pPr>
      <w:r>
        <w:separator/>
      </w:r>
    </w:p>
  </w:footnote>
  <w:footnote w:type="continuationSeparator" w:id="0">
    <w:p w:rsidR="00E064F7" w:rsidRDefault="00E064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4F7"/>
    <w:rsid w:val="00372DC6"/>
    <w:rsid w:val="00564E3C"/>
    <w:rsid w:val="0064591D"/>
    <w:rsid w:val="008A7A55"/>
    <w:rsid w:val="00DD5B8A"/>
    <w:rsid w:val="00E064F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C0767"/>
  <w15:chartTrackingRefBased/>
  <w15:docId w15:val="{E551686A-512D-4B85-934B-65752380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2015-12-21T18:02:00Z</dcterms:created>
  <dcterms:modified xsi:type="dcterms:W3CDTF">2017-09-25T11:42:00Z</dcterms:modified>
</cp:coreProperties>
</file>